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843DE" w14:textId="77777777" w:rsidR="008C443E" w:rsidRDefault="008C443E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70527732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8C443E">
        <w:rPr>
          <w:rFonts w:cs="Arial"/>
        </w:rPr>
        <w:t xml:space="preserve"> 78.2024-BJ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FCA7E10" w14:textId="5B73452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16A5BB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53A1E0A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6B1F8C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 w:rsidR="00062F74">
        <w:rPr>
          <w:rFonts w:cs="Arial"/>
        </w:rPr>
        <w:t>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5980F2C5" w14:textId="689BD27F" w:rsidR="001E7C32" w:rsidRPr="00880AC2" w:rsidRDefault="00062F74" w:rsidP="001E7C32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1680C73A" w:rsidR="001406C1" w:rsidRDefault="001406C1" w:rsidP="008D433C">
      <w:pPr>
        <w:jc w:val="both"/>
        <w:rPr>
          <w:rFonts w:cs="Arial"/>
        </w:rPr>
      </w:pPr>
      <w:r>
        <w:rPr>
          <w:rFonts w:cs="Arial"/>
        </w:rPr>
        <w:t>Opis izvedene</w:t>
      </w:r>
      <w:r w:rsidR="00DA02B1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DA02B1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(ponudnik navede tako, da bo iz opisa razvidno izpolnitev pogoja navedenega v obrazcu </w:t>
      </w:r>
      <w:proofErr w:type="spellStart"/>
      <w:r w:rsidRPr="001406C1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 – 2.04)</w:t>
      </w:r>
      <w:r>
        <w:rPr>
          <w:rFonts w:cs="Arial"/>
        </w:rPr>
        <w:t>: ____________________________________________</w:t>
      </w:r>
      <w:r w:rsidR="001C4770">
        <w:rPr>
          <w:rFonts w:cs="Arial"/>
        </w:rPr>
        <w:t>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4736478C" w14:textId="77777777" w:rsidR="001C4770" w:rsidRDefault="001C4770" w:rsidP="001C4770">
      <w:pPr>
        <w:jc w:val="both"/>
        <w:rPr>
          <w:rFonts w:cs="Arial"/>
        </w:rPr>
      </w:pPr>
      <w:r>
        <w:rPr>
          <w:rFonts w:cs="Arial"/>
        </w:rPr>
        <w:t xml:space="preserve">Mesec in leto pričetka izvajanja storitve </w:t>
      </w:r>
      <w:r w:rsidRPr="003D156B">
        <w:rPr>
          <w:rFonts w:cs="Arial"/>
          <w:i/>
          <w:color w:val="A6A6A6" w:themeColor="background1" w:themeShade="A6"/>
          <w:sz w:val="18"/>
          <w:szCs w:val="18"/>
        </w:rPr>
        <w:t>(navede se v primeru, če se referenčna storitev še izvaja)</w:t>
      </w:r>
      <w:r>
        <w:rPr>
          <w:rFonts w:cs="Arial"/>
        </w:rPr>
        <w:t>:_____________________________________________________________________</w:t>
      </w:r>
    </w:p>
    <w:p w14:paraId="011E9F2C" w14:textId="6B7D75BE" w:rsidR="001C4770" w:rsidRDefault="001C4770" w:rsidP="001E7C32">
      <w:pPr>
        <w:jc w:val="both"/>
        <w:rPr>
          <w:rFonts w:cs="Arial"/>
        </w:rPr>
      </w:pPr>
    </w:p>
    <w:p w14:paraId="2E35C826" w14:textId="77777777" w:rsidR="008D433C" w:rsidRDefault="008D433C" w:rsidP="008D433C">
      <w:pPr>
        <w:jc w:val="both"/>
        <w:rPr>
          <w:rFonts w:cs="Arial"/>
        </w:rPr>
      </w:pPr>
      <w:r>
        <w:rPr>
          <w:rFonts w:cs="Arial"/>
        </w:rPr>
        <w:t xml:space="preserve">Mesec in leto zaključene izvedene storitve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referenčna storitev </w:t>
      </w:r>
      <w:r>
        <w:rPr>
          <w:rFonts w:cs="Arial"/>
          <w:i/>
          <w:color w:val="A6A6A6" w:themeColor="background1" w:themeShade="A6"/>
          <w:sz w:val="18"/>
          <w:szCs w:val="18"/>
        </w:rPr>
        <w:t>že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zaključila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74FB606B" w14:textId="37ACE3D9" w:rsidR="00880AC2" w:rsidRPr="001406C1" w:rsidRDefault="00880AC2" w:rsidP="00880AC2">
      <w:pPr>
        <w:jc w:val="both"/>
        <w:rPr>
          <w:rFonts w:cs="Arial"/>
          <w:i/>
          <w:sz w:val="18"/>
          <w:szCs w:val="18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>referenčnega projekta</w:t>
      </w:r>
      <w:r w:rsidRPr="001406C1">
        <w:rPr>
          <w:rFonts w:cs="Arial"/>
        </w:rPr>
        <w:t xml:space="preserve"> potrjujemo, da je sodelujoče podjetje uspešno (v roku in v skladu z zahtevami pogodbe, naročilnice, ipd.) izvedel</w:t>
      </w:r>
      <w:r w:rsidR="00F5538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referenčni projekt.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1092A1B7" w14:textId="18C9F320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1C4770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80895" w14:textId="77777777" w:rsidR="00F90390" w:rsidRDefault="00F90390">
      <w:r>
        <w:separator/>
      </w:r>
    </w:p>
  </w:endnote>
  <w:endnote w:type="continuationSeparator" w:id="0">
    <w:p w14:paraId="4EDE5535" w14:textId="77777777" w:rsidR="00F90390" w:rsidRDefault="00F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5430D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B803EC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11EB0" w14:textId="77777777" w:rsidR="00F90390" w:rsidRDefault="00F90390">
      <w:r>
        <w:separator/>
      </w:r>
    </w:p>
  </w:footnote>
  <w:footnote w:type="continuationSeparator" w:id="0">
    <w:p w14:paraId="39A98AD9" w14:textId="77777777" w:rsidR="00F90390" w:rsidRDefault="00F9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FD2F" w14:textId="77777777" w:rsidR="00F30411" w:rsidRDefault="00F30411"/>
  <w:p w14:paraId="66A11630" w14:textId="77777777" w:rsidR="00F30411" w:rsidRDefault="00F30411"/>
  <w:p w14:paraId="5C87D79A" w14:textId="77777777" w:rsidR="00F30411" w:rsidRDefault="00F30411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4FF719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860DAD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F4AF4">
            <w:rPr>
              <w:rFonts w:cs="Arial"/>
              <w:sz w:val="16"/>
              <w:szCs w:val="16"/>
            </w:rPr>
            <w:t>OBR</w:t>
          </w:r>
          <w:proofErr w:type="spellEnd"/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F30411">
            <w:rPr>
              <w:rFonts w:cs="Arial"/>
              <w:sz w:val="16"/>
              <w:szCs w:val="16"/>
            </w:rPr>
            <w:t>5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223A"/>
    <w:rsid w:val="00157DCB"/>
    <w:rsid w:val="00166414"/>
    <w:rsid w:val="0017296F"/>
    <w:rsid w:val="00174BFE"/>
    <w:rsid w:val="00183318"/>
    <w:rsid w:val="001A192F"/>
    <w:rsid w:val="001A7BD0"/>
    <w:rsid w:val="001C477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D1B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5605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5F3B"/>
    <w:rsid w:val="008A757F"/>
    <w:rsid w:val="008B25C9"/>
    <w:rsid w:val="008C2AC2"/>
    <w:rsid w:val="008C443E"/>
    <w:rsid w:val="008D433C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5914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2B1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538C"/>
    <w:rsid w:val="00F562B3"/>
    <w:rsid w:val="00F60526"/>
    <w:rsid w:val="00F65355"/>
    <w:rsid w:val="00F6603A"/>
    <w:rsid w:val="00F70BB8"/>
    <w:rsid w:val="00F71C13"/>
    <w:rsid w:val="00F758D0"/>
    <w:rsid w:val="00F8418B"/>
    <w:rsid w:val="00F9039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2518E1-6ACD-45AF-BB72-CF6EE93C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4C5E1BDB-00B1-4425-AB07-5A6EFD5C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5</cp:revision>
  <cp:lastPrinted>2016-06-20T06:30:00Z</cp:lastPrinted>
  <dcterms:created xsi:type="dcterms:W3CDTF">2024-05-04T08:50:00Z</dcterms:created>
  <dcterms:modified xsi:type="dcterms:W3CDTF">2024-05-14T08:52:00Z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